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473" w:rsidRPr="00CE4CC6" w:rsidRDefault="00582473" w:rsidP="00E80C77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0C77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</w:t>
      </w:r>
      <w:r w:rsidRPr="00CE4CC6">
        <w:rPr>
          <w:rFonts w:ascii="Times New Roman" w:hAnsi="Times New Roman"/>
          <w:b/>
          <w:sz w:val="28"/>
          <w:szCs w:val="28"/>
        </w:rPr>
        <w:t xml:space="preserve">услуги </w:t>
      </w:r>
      <w:r w:rsidRPr="00CE4CC6">
        <w:rPr>
          <w:rFonts w:ascii="Times New Roman" w:hAnsi="Times New Roman"/>
          <w:b/>
          <w:bCs/>
          <w:sz w:val="28"/>
          <w:szCs w:val="28"/>
        </w:rPr>
        <w:t>«</w:t>
      </w:r>
      <w:r w:rsidRPr="00CE4CC6">
        <w:rPr>
          <w:rFonts w:ascii="Times New Roman" w:hAnsi="Times New Roman"/>
          <w:b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CE4CC6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582473" w:rsidRPr="00E80C77" w:rsidRDefault="00582473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2473" w:rsidRPr="00E80C77" w:rsidRDefault="00582473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 44 ст. 4147);</w:t>
      </w:r>
    </w:p>
    <w:p w:rsidR="00582473" w:rsidRPr="00E80C77" w:rsidRDefault="00582473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2004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 1 (часть I) ст. 14);</w:t>
      </w:r>
    </w:p>
    <w:p w:rsidR="00582473" w:rsidRPr="00E80C77" w:rsidRDefault="00582473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2004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№1 (часть I) ст. 16);</w:t>
      </w:r>
    </w:p>
    <w:p w:rsidR="00582473" w:rsidRPr="00E80C77" w:rsidRDefault="00582473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2006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 277);</w:t>
      </w:r>
    </w:p>
    <w:p w:rsidR="00582473" w:rsidRPr="00E80C77" w:rsidRDefault="00582473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>- Федеральный закон  от 24.11.1995 №  181-ФЗ (ред. от 29.12.2017) «О социальной защите инвалидов в Российской Федерации»</w:t>
      </w:r>
      <w:r w:rsidRPr="00E80C77">
        <w:rPr>
          <w:rFonts w:ascii="Times New Roman" w:hAnsi="Times New Roman"/>
          <w:sz w:val="28"/>
          <w:szCs w:val="28"/>
        </w:rPr>
        <w:t xml:space="preserve"> (</w:t>
      </w:r>
      <w:r w:rsidRPr="00E80C77">
        <w:rPr>
          <w:rFonts w:ascii="Times New Roman" w:hAnsi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582473" w:rsidRPr="00E80C77" w:rsidRDefault="00582473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 2 ст. 133;</w:t>
      </w:r>
    </w:p>
    <w:p w:rsidR="00582473" w:rsidRPr="00E80C77" w:rsidRDefault="00582473" w:rsidP="00E80C77">
      <w:pPr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582473" w:rsidRPr="00E80C77" w:rsidRDefault="00582473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582473" w:rsidRPr="00E80C77" w:rsidRDefault="00582473" w:rsidP="00E80C7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Федеральный закон от 27.07.2006 № 152-ФЗ (ред. от 29.07.2017) «О персональных данных» </w:t>
      </w:r>
      <w:r w:rsidRPr="00E80C77">
        <w:rPr>
          <w:rFonts w:ascii="Times New Roman" w:hAnsi="Times New Roman"/>
          <w:sz w:val="28"/>
          <w:szCs w:val="28"/>
        </w:rPr>
        <w:t xml:space="preserve">(«Российская газета» , №  165, 29.07.2006);  </w:t>
      </w:r>
    </w:p>
    <w:p w:rsidR="00582473" w:rsidRPr="00E80C77" w:rsidRDefault="00582473" w:rsidP="00E80C77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/>
          <w:bCs/>
          <w:sz w:val="28"/>
          <w:szCs w:val="28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/>
          <w:bCs/>
          <w:sz w:val="28"/>
          <w:szCs w:val="28"/>
        </w:rPr>
        <w:t>. № 107);</w:t>
      </w:r>
    </w:p>
    <w:p w:rsidR="00582473" w:rsidRPr="00E80C77" w:rsidRDefault="00582473" w:rsidP="00E80C7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</w:rPr>
        <w:t xml:space="preserve">- </w:t>
      </w:r>
      <w:hyperlink r:id="rId6" w:history="1">
        <w:r w:rsidRPr="00E80C77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E80C77">
        <w:rPr>
          <w:rFonts w:ascii="Times New Roman" w:hAnsi="Times New Roman"/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582473" w:rsidRPr="00E80C77" w:rsidRDefault="00582473" w:rsidP="00E80C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bCs/>
          <w:sz w:val="28"/>
          <w:szCs w:val="28"/>
        </w:rPr>
        <w:t>- Закон Курской области от 04.01.2003 № 1-ЗКО «Об  административных правонарушениях в Курской области» (</w:t>
      </w:r>
      <w:r w:rsidRPr="00E80C77">
        <w:rPr>
          <w:rFonts w:ascii="Times New Roman" w:hAnsi="Times New Roman"/>
          <w:sz w:val="28"/>
          <w:szCs w:val="28"/>
        </w:rPr>
        <w:t>«Курская правда», № 4-5, 11.01.2003, «Курск», № 3, 15.01.2003);</w:t>
      </w:r>
    </w:p>
    <w:p w:rsidR="00582473" w:rsidRPr="00E80C77" w:rsidRDefault="00582473" w:rsidP="00E80C7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</w:rPr>
        <w:t xml:space="preserve">- </w:t>
      </w:r>
      <w:r w:rsidRPr="00E80C77">
        <w:rPr>
          <w:rFonts w:ascii="Times New Roman" w:hAnsi="Times New Roman"/>
          <w:sz w:val="28"/>
          <w:szCs w:val="28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582473" w:rsidRPr="00E80C77" w:rsidRDefault="00582473" w:rsidP="00E80C77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82473" w:rsidRPr="00947160" w:rsidRDefault="00582473" w:rsidP="009471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160">
        <w:rPr>
          <w:rFonts w:ascii="Times New Roman" w:hAnsi="Times New Roman"/>
        </w:rPr>
        <w:tab/>
      </w:r>
      <w:r w:rsidRPr="00947160">
        <w:rPr>
          <w:rFonts w:ascii="Times New Roman" w:hAnsi="Times New Roman"/>
          <w:sz w:val="28"/>
          <w:szCs w:val="28"/>
        </w:rPr>
        <w:t>-Постановление Администрации Среднеольшанского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 w:rsidRPr="00947160">
          <w:rPr>
            <w:rFonts w:ascii="Times New Roman" w:hAnsi="Times New Roman"/>
            <w:sz w:val="28"/>
            <w:szCs w:val="28"/>
          </w:rPr>
          <w:t>2018 г</w:t>
        </w:r>
      </w:smartTag>
      <w:r w:rsidRPr="00947160">
        <w:rPr>
          <w:rFonts w:ascii="Times New Roman" w:hAnsi="Times New Roman"/>
          <w:sz w:val="28"/>
          <w:szCs w:val="28"/>
        </w:rPr>
        <w:t xml:space="preserve"> № 148</w:t>
      </w:r>
      <w:r w:rsidRPr="00947160">
        <w:rPr>
          <w:rFonts w:ascii="Times New Roman" w:hAnsi="Times New Roman"/>
        </w:rPr>
        <w:t xml:space="preserve"> «</w:t>
      </w:r>
      <w:r w:rsidRPr="00947160">
        <w:rPr>
          <w:rFonts w:ascii="Times New Roman" w:hAnsi="Times New Roman"/>
          <w:sz w:val="28"/>
          <w:szCs w:val="28"/>
        </w:rPr>
        <w:t xml:space="preserve">О разработке и утверждении административных регламентов предоставления муниципальных услуг», </w:t>
      </w:r>
      <w:r w:rsidRPr="00947160">
        <w:rPr>
          <w:rFonts w:ascii="Times New Roman" w:hAnsi="Times New Roman"/>
          <w:color w:val="00000A"/>
          <w:kern w:val="2"/>
          <w:sz w:val="28"/>
          <w:szCs w:val="28"/>
        </w:rPr>
        <w:t xml:space="preserve">обнародовано на информационных стендах муниципального образования </w:t>
      </w:r>
      <w:r w:rsidRPr="00947160">
        <w:rPr>
          <w:rFonts w:ascii="Times New Roman" w:hAnsi="Times New Roman"/>
          <w:sz w:val="28"/>
          <w:szCs w:val="28"/>
        </w:rPr>
        <w:t>30.11. 2018г;</w:t>
      </w:r>
    </w:p>
    <w:p w:rsidR="00582473" w:rsidRPr="00947160" w:rsidRDefault="00582473" w:rsidP="009471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A"/>
          <w:kern w:val="1"/>
          <w:szCs w:val="28"/>
        </w:rPr>
      </w:pPr>
      <w:r w:rsidRPr="00947160">
        <w:rPr>
          <w:rFonts w:ascii="Times New Roman" w:hAnsi="Times New Roman"/>
          <w:sz w:val="28"/>
          <w:szCs w:val="28"/>
        </w:rPr>
        <w:tab/>
        <w:t>- постановлением Администрации Среднеольшанского</w:t>
      </w:r>
      <w:r w:rsidRPr="0094716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сельского совета, Пристенского района Курской области</w:t>
      </w:r>
      <w:r w:rsidRPr="00947160">
        <w:rPr>
          <w:rFonts w:ascii="Times New Roman" w:hAnsi="Times New Roman"/>
          <w:sz w:val="28"/>
          <w:szCs w:val="28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 w:rsidRPr="0094716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947160">
        <w:rPr>
          <w:rFonts w:ascii="Times New Roman" w:hAnsi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 w:rsidRPr="0094716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947160">
        <w:rPr>
          <w:rFonts w:ascii="Times New Roman" w:hAnsi="Times New Roman"/>
          <w:sz w:val="28"/>
          <w:szCs w:val="28"/>
        </w:rPr>
        <w:t xml:space="preserve"> района Курской области»,</w:t>
      </w:r>
      <w:r w:rsidRPr="00947160">
        <w:rPr>
          <w:rFonts w:ascii="Times New Roman" w:hAnsi="Times New Roman"/>
          <w:color w:val="00000A"/>
          <w:kern w:val="1"/>
          <w:szCs w:val="28"/>
        </w:rPr>
        <w:t xml:space="preserve"> </w:t>
      </w:r>
      <w:r w:rsidRPr="00947160">
        <w:rPr>
          <w:rFonts w:ascii="Times New Roman" w:hAnsi="Times New Roman"/>
          <w:color w:val="00000A"/>
          <w:kern w:val="1"/>
          <w:sz w:val="28"/>
          <w:szCs w:val="28"/>
        </w:rPr>
        <w:t>обнародовано на информационных стендах муниципального образования 15.04.2016г.;</w:t>
      </w:r>
    </w:p>
    <w:p w:rsidR="00582473" w:rsidRPr="00947160" w:rsidRDefault="00582473" w:rsidP="00947160">
      <w:pPr>
        <w:widowControl w:val="0"/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47160">
        <w:rPr>
          <w:rFonts w:ascii="Times New Roman" w:hAnsi="Times New Roman"/>
          <w:sz w:val="28"/>
          <w:szCs w:val="28"/>
        </w:rPr>
        <w:t>- Уставом муниципального образования Среднеольшанского</w:t>
      </w:r>
      <w:r w:rsidRPr="0094716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сельский совет, Пристенского района Курской области</w:t>
      </w:r>
      <w:r w:rsidRPr="00947160">
        <w:rPr>
          <w:rFonts w:ascii="Times New Roman" w:hAnsi="Times New Roman"/>
          <w:sz w:val="28"/>
          <w:szCs w:val="28"/>
        </w:rPr>
        <w:t xml:space="preserve"> (принят решением Собрания депутатов Среднеольшанского сельского совета, </w:t>
      </w:r>
      <w:r w:rsidRPr="0094716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947160">
        <w:rPr>
          <w:rFonts w:ascii="Times New Roman" w:hAnsi="Times New Roman"/>
          <w:sz w:val="28"/>
          <w:szCs w:val="28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ru 465193262014001.</w:t>
      </w:r>
      <w:r w:rsidRPr="00947160">
        <w:rPr>
          <w:rFonts w:ascii="Times New Roman" w:hAnsi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образования.</w:t>
      </w:r>
    </w:p>
    <w:p w:rsidR="00582473" w:rsidRPr="00947160" w:rsidRDefault="00582473" w:rsidP="00947160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sectPr w:rsidR="00582473" w:rsidRPr="00947160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473" w:rsidRDefault="00582473" w:rsidP="00082AAB">
      <w:pPr>
        <w:spacing w:after="0" w:line="240" w:lineRule="auto"/>
      </w:pPr>
      <w:r>
        <w:separator/>
      </w:r>
    </w:p>
  </w:endnote>
  <w:endnote w:type="continuationSeparator" w:id="0">
    <w:p w:rsidR="00582473" w:rsidRDefault="00582473" w:rsidP="0008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473" w:rsidRDefault="00582473" w:rsidP="00082AAB">
      <w:pPr>
        <w:spacing w:after="0" w:line="240" w:lineRule="auto"/>
      </w:pPr>
      <w:r>
        <w:separator/>
      </w:r>
    </w:p>
  </w:footnote>
  <w:footnote w:type="continuationSeparator" w:id="0">
    <w:p w:rsidR="00582473" w:rsidRDefault="00582473" w:rsidP="0008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473" w:rsidRDefault="00582473">
    <w:pPr>
      <w:pStyle w:val="Header"/>
      <w:jc w:val="center"/>
    </w:pPr>
    <w:fldSimple w:instr="PAGE   \* MERGEFORMAT">
      <w:r w:rsidRPr="000824FA">
        <w:rPr>
          <w:noProof/>
          <w:lang w:val="ru-RU"/>
        </w:rPr>
        <w:t>2</w:t>
      </w:r>
    </w:fldSimple>
  </w:p>
  <w:p w:rsidR="00582473" w:rsidRDefault="0058247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C77"/>
    <w:rsid w:val="000824FA"/>
    <w:rsid w:val="00082AAB"/>
    <w:rsid w:val="000D2746"/>
    <w:rsid w:val="00156B9E"/>
    <w:rsid w:val="00206774"/>
    <w:rsid w:val="003554A6"/>
    <w:rsid w:val="00487C84"/>
    <w:rsid w:val="00582473"/>
    <w:rsid w:val="005B4466"/>
    <w:rsid w:val="007C35DC"/>
    <w:rsid w:val="00947160"/>
    <w:rsid w:val="009B735A"/>
    <w:rsid w:val="00AB3A70"/>
    <w:rsid w:val="00B968A0"/>
    <w:rsid w:val="00CE4CC6"/>
    <w:rsid w:val="00D15B03"/>
    <w:rsid w:val="00E80C77"/>
    <w:rsid w:val="00EA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A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80C77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0C77"/>
    <w:rPr>
      <w:rFonts w:ascii="Calibri" w:hAnsi="Calibri" w:cs="Times New Roman"/>
      <w:lang w:val="en-US" w:eastAsia="en-US"/>
    </w:rPr>
  </w:style>
  <w:style w:type="paragraph" w:customStyle="1" w:styleId="1">
    <w:name w:val="Абзац списка1"/>
    <w:uiPriority w:val="99"/>
    <w:rsid w:val="00E80C77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740</Words>
  <Characters>4219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8</cp:revision>
  <dcterms:created xsi:type="dcterms:W3CDTF">2018-11-29T12:50:00Z</dcterms:created>
  <dcterms:modified xsi:type="dcterms:W3CDTF">2018-12-07T18:56:00Z</dcterms:modified>
</cp:coreProperties>
</file>